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7144" w:tblpY="-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2"/>
        <w:gridCol w:w="705"/>
      </w:tblGrid>
      <w:tr w:rsidR="0006798C" w:rsidRPr="00624B76" w:rsidTr="00263B7F">
        <w:trPr>
          <w:trHeight w:val="270"/>
        </w:trPr>
        <w:tc>
          <w:tcPr>
            <w:tcW w:w="1320" w:type="dxa"/>
          </w:tcPr>
          <w:p w:rsidR="0006798C" w:rsidRPr="00624B76" w:rsidRDefault="0006798C" w:rsidP="00263B7F">
            <w:pPr>
              <w:pStyle w:val="ShiftAlt"/>
              <w:ind w:firstLine="0"/>
            </w:pPr>
            <w:r w:rsidRPr="00624B76">
              <w:rPr>
                <w:sz w:val="22"/>
                <w:szCs w:val="22"/>
              </w:rPr>
              <w:t>Проект</w:t>
            </w:r>
          </w:p>
        </w:tc>
        <w:tc>
          <w:tcPr>
            <w:tcW w:w="705" w:type="dxa"/>
          </w:tcPr>
          <w:p w:rsidR="0006798C" w:rsidRPr="00624B76" w:rsidRDefault="0006798C" w:rsidP="00263B7F">
            <w:pPr>
              <w:pStyle w:val="ShiftAlt"/>
              <w:ind w:firstLine="0"/>
            </w:pPr>
          </w:p>
        </w:tc>
      </w:tr>
      <w:tr w:rsidR="0006798C" w:rsidRPr="00624B76" w:rsidTr="00263B7F">
        <w:trPr>
          <w:trHeight w:val="255"/>
        </w:trPr>
        <w:tc>
          <w:tcPr>
            <w:tcW w:w="1320" w:type="dxa"/>
          </w:tcPr>
          <w:p w:rsidR="0006798C" w:rsidRPr="00624B76" w:rsidRDefault="0006798C" w:rsidP="00263B7F">
            <w:pPr>
              <w:pStyle w:val="ShiftAlt"/>
              <w:ind w:firstLine="0"/>
            </w:pPr>
            <w:r w:rsidRPr="00624B76">
              <w:rPr>
                <w:sz w:val="22"/>
                <w:szCs w:val="22"/>
              </w:rPr>
              <w:t>Попередній</w:t>
            </w:r>
          </w:p>
        </w:tc>
        <w:tc>
          <w:tcPr>
            <w:tcW w:w="705" w:type="dxa"/>
          </w:tcPr>
          <w:p w:rsidR="0006798C" w:rsidRPr="00624B76" w:rsidRDefault="0006798C" w:rsidP="00263B7F">
            <w:pPr>
              <w:pStyle w:val="ShiftAlt"/>
              <w:ind w:firstLine="0"/>
            </w:pPr>
          </w:p>
        </w:tc>
      </w:tr>
      <w:tr w:rsidR="0006798C" w:rsidRPr="00624B76" w:rsidTr="00263B7F">
        <w:trPr>
          <w:trHeight w:val="255"/>
        </w:trPr>
        <w:tc>
          <w:tcPr>
            <w:tcW w:w="1320" w:type="dxa"/>
          </w:tcPr>
          <w:p w:rsidR="0006798C" w:rsidRPr="00624B76" w:rsidRDefault="0006798C" w:rsidP="00263B7F">
            <w:pPr>
              <w:pStyle w:val="ShiftAlt"/>
              <w:ind w:firstLine="0"/>
            </w:pPr>
            <w:r w:rsidRPr="00624B76">
              <w:t>Уточнений</w:t>
            </w:r>
          </w:p>
        </w:tc>
        <w:tc>
          <w:tcPr>
            <w:tcW w:w="705" w:type="dxa"/>
          </w:tcPr>
          <w:p w:rsidR="0006798C" w:rsidRPr="00624B76" w:rsidRDefault="0006798C" w:rsidP="00263B7F">
            <w:pPr>
              <w:pStyle w:val="ShiftAlt"/>
              <w:ind w:firstLine="0"/>
            </w:pPr>
            <w:r w:rsidRPr="00624B76">
              <w:t xml:space="preserve"> Х</w:t>
            </w:r>
          </w:p>
        </w:tc>
      </w:tr>
      <w:tr w:rsidR="0006798C" w:rsidRPr="00624B76" w:rsidTr="00263B7F">
        <w:trPr>
          <w:trHeight w:val="300"/>
        </w:trPr>
        <w:tc>
          <w:tcPr>
            <w:tcW w:w="1320" w:type="dxa"/>
          </w:tcPr>
          <w:p w:rsidR="0006798C" w:rsidRPr="00624B76" w:rsidRDefault="0006798C" w:rsidP="00263B7F">
            <w:pPr>
              <w:pStyle w:val="ShiftAlt"/>
              <w:ind w:firstLine="0"/>
            </w:pPr>
            <w:r w:rsidRPr="00624B76">
              <w:t>Зміни</w:t>
            </w:r>
          </w:p>
        </w:tc>
        <w:tc>
          <w:tcPr>
            <w:tcW w:w="705" w:type="dxa"/>
          </w:tcPr>
          <w:p w:rsidR="0006798C" w:rsidRPr="00624B76" w:rsidRDefault="0006798C" w:rsidP="00263B7F">
            <w:pPr>
              <w:pStyle w:val="ShiftAlt"/>
              <w:ind w:firstLine="0"/>
            </w:pPr>
          </w:p>
        </w:tc>
      </w:tr>
      <w:tr w:rsidR="0006798C" w:rsidRPr="00624B76" w:rsidTr="00263B7F">
        <w:trPr>
          <w:trHeight w:val="390"/>
        </w:trPr>
        <w:tc>
          <w:tcPr>
            <w:tcW w:w="2025" w:type="dxa"/>
            <w:gridSpan w:val="2"/>
          </w:tcPr>
          <w:p w:rsidR="0006798C" w:rsidRPr="00624B76" w:rsidRDefault="0006798C" w:rsidP="00263B7F">
            <w:pPr>
              <w:pStyle w:val="ShiftAlt"/>
              <w:ind w:firstLine="0"/>
              <w:rPr>
                <w:sz w:val="18"/>
              </w:rPr>
            </w:pPr>
          </w:p>
          <w:p w:rsidR="0006798C" w:rsidRPr="00624B76" w:rsidRDefault="0006798C" w:rsidP="00263B7F">
            <w:pPr>
              <w:pStyle w:val="ShiftAlt"/>
              <w:ind w:firstLine="0"/>
              <w:rPr>
                <w:sz w:val="18"/>
              </w:rPr>
            </w:pPr>
            <w:r w:rsidRPr="00624B76">
              <w:rPr>
                <w:sz w:val="18"/>
              </w:rPr>
              <w:t>Зробити позначку «Х»</w:t>
            </w:r>
          </w:p>
        </w:tc>
      </w:tr>
    </w:tbl>
    <w:p w:rsidR="0006798C" w:rsidRPr="00624B76" w:rsidRDefault="0006798C" w:rsidP="00516A01">
      <w:pPr>
        <w:pStyle w:val="ShiftAlt"/>
      </w:pPr>
      <w:r w:rsidRPr="00624B76">
        <w:t>ЗАТВЕРДЖЕНО</w:t>
      </w:r>
    </w:p>
    <w:p w:rsidR="0006798C" w:rsidRPr="00624B76" w:rsidRDefault="0006798C" w:rsidP="00516A01">
      <w:pPr>
        <w:pStyle w:val="ShiftAlt"/>
      </w:pPr>
      <w:r w:rsidRPr="00624B76">
        <w:t>Рішення Пологівської районної ради</w:t>
      </w:r>
    </w:p>
    <w:p w:rsidR="0006798C" w:rsidRPr="00624B76" w:rsidRDefault="0006798C" w:rsidP="00516A01">
      <w:pPr>
        <w:pStyle w:val="ShiftAlt"/>
      </w:pPr>
      <w:r w:rsidRPr="00624B76">
        <w:t>Запорізької області</w:t>
      </w:r>
    </w:p>
    <w:p w:rsidR="0006798C" w:rsidRPr="00624B76" w:rsidRDefault="0006798C" w:rsidP="00516A01">
      <w:pPr>
        <w:pStyle w:val="ShiftAlt"/>
      </w:pPr>
      <w:r w:rsidRPr="00624B76">
        <w:t>від ______________ №____</w:t>
      </w:r>
    </w:p>
    <w:p w:rsidR="0006798C" w:rsidRDefault="0006798C" w:rsidP="00516A01">
      <w:pPr>
        <w:pStyle w:val="ShiftAlt"/>
      </w:pPr>
    </w:p>
    <w:p w:rsidR="0006798C" w:rsidRPr="00624B76" w:rsidRDefault="0006798C" w:rsidP="00516A01">
      <w:pPr>
        <w:pStyle w:val="ShiftAlt"/>
      </w:pPr>
    </w:p>
    <w:p w:rsidR="0006798C" w:rsidRPr="00624B76" w:rsidRDefault="0006798C" w:rsidP="00516A01">
      <w:pPr>
        <w:pStyle w:val="ShiftCtrlAlt"/>
        <w:rPr>
          <w:lang w:val="uk-UA"/>
        </w:rPr>
      </w:pPr>
      <w:r w:rsidRPr="00624B76">
        <w:rPr>
          <w:lang w:val="uk-UA"/>
        </w:rPr>
        <w:t>Фінансовий план підприємства</w:t>
      </w:r>
    </w:p>
    <w:p w:rsidR="0006798C" w:rsidRPr="00624B76" w:rsidRDefault="0006798C" w:rsidP="00516A01">
      <w:pPr>
        <w:pStyle w:val="ShiftCtrlAlt"/>
        <w:rPr>
          <w:lang w:val="uk-UA"/>
        </w:rPr>
      </w:pPr>
      <w:r w:rsidRPr="00624B76">
        <w:rPr>
          <w:lang w:val="uk-UA"/>
        </w:rPr>
        <w:t>на 2020 рік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6"/>
        <w:gridCol w:w="4851"/>
        <w:gridCol w:w="1196"/>
        <w:gridCol w:w="1198"/>
      </w:tblGrid>
      <w:tr w:rsidR="0006798C" w:rsidRPr="00624B76" w:rsidTr="00DD4492">
        <w:tc>
          <w:tcPr>
            <w:tcW w:w="1182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Підприємство</w:t>
            </w:r>
          </w:p>
        </w:tc>
        <w:tc>
          <w:tcPr>
            <w:tcW w:w="2545" w:type="pct"/>
          </w:tcPr>
          <w:p w:rsidR="0006798C" w:rsidRPr="00624B76" w:rsidRDefault="0006798C" w:rsidP="002A35EA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 xml:space="preserve">Комунальне підприємство «ПОЛОГІВСЬКИЙ ЦЕНТР ПЕРВИННОЇ МЕДИКО-САНІТАРНОЇ ДОПОМОГИ»Пологівської районної ради Запорізької області </w:t>
            </w:r>
          </w:p>
        </w:tc>
        <w:tc>
          <w:tcPr>
            <w:tcW w:w="1273" w:type="pct"/>
            <w:gridSpan w:val="2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Коди</w:t>
            </w:r>
          </w:p>
        </w:tc>
      </w:tr>
      <w:tr w:rsidR="0006798C" w:rsidRPr="00624B76" w:rsidTr="00DD4492">
        <w:tc>
          <w:tcPr>
            <w:tcW w:w="1182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Орган управління</w:t>
            </w:r>
          </w:p>
        </w:tc>
        <w:tc>
          <w:tcPr>
            <w:tcW w:w="2545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 xml:space="preserve">Пологівська районна рада Запорізької області </w:t>
            </w:r>
          </w:p>
        </w:tc>
        <w:tc>
          <w:tcPr>
            <w:tcW w:w="636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За ЄДРПОУ</w:t>
            </w:r>
          </w:p>
        </w:tc>
        <w:tc>
          <w:tcPr>
            <w:tcW w:w="637" w:type="pct"/>
          </w:tcPr>
          <w:p w:rsidR="0006798C" w:rsidRPr="00624B76" w:rsidRDefault="0006798C" w:rsidP="006D6B46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38742343</w:t>
            </w:r>
          </w:p>
        </w:tc>
      </w:tr>
      <w:tr w:rsidR="0006798C" w:rsidRPr="00624B76" w:rsidTr="00DD4492">
        <w:tc>
          <w:tcPr>
            <w:tcW w:w="1182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Галузь</w:t>
            </w:r>
          </w:p>
        </w:tc>
        <w:tc>
          <w:tcPr>
            <w:tcW w:w="2545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Охорона здоров’я</w:t>
            </w:r>
          </w:p>
        </w:tc>
        <w:tc>
          <w:tcPr>
            <w:tcW w:w="636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За СПОДУ</w:t>
            </w:r>
          </w:p>
        </w:tc>
        <w:tc>
          <w:tcPr>
            <w:tcW w:w="637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</w:tr>
      <w:tr w:rsidR="0006798C" w:rsidRPr="00624B76" w:rsidTr="00DD4492">
        <w:tc>
          <w:tcPr>
            <w:tcW w:w="1182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Вид економічноїдіяльності</w:t>
            </w:r>
          </w:p>
        </w:tc>
        <w:tc>
          <w:tcPr>
            <w:tcW w:w="2545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Загальна медична практика</w:t>
            </w:r>
          </w:p>
        </w:tc>
        <w:tc>
          <w:tcPr>
            <w:tcW w:w="636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За ЗКНГ</w:t>
            </w:r>
          </w:p>
        </w:tc>
        <w:tc>
          <w:tcPr>
            <w:tcW w:w="637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</w:tr>
      <w:tr w:rsidR="0006798C" w:rsidRPr="00624B76" w:rsidTr="00DD4492">
        <w:tc>
          <w:tcPr>
            <w:tcW w:w="1182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Місцезнаходження</w:t>
            </w:r>
          </w:p>
        </w:tc>
        <w:tc>
          <w:tcPr>
            <w:tcW w:w="2545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 xml:space="preserve">70608, м. Пологи ,вул. В.А. Сацького /6, І. Чеберка ,90  </w:t>
            </w:r>
          </w:p>
        </w:tc>
        <w:tc>
          <w:tcPr>
            <w:tcW w:w="636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За КВЕД</w:t>
            </w:r>
          </w:p>
        </w:tc>
        <w:tc>
          <w:tcPr>
            <w:tcW w:w="637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86.21</w:t>
            </w:r>
          </w:p>
        </w:tc>
      </w:tr>
      <w:tr w:rsidR="0006798C" w:rsidRPr="00624B76" w:rsidTr="00DD4492">
        <w:tc>
          <w:tcPr>
            <w:tcW w:w="1182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Телефон</w:t>
            </w:r>
          </w:p>
        </w:tc>
        <w:tc>
          <w:tcPr>
            <w:tcW w:w="2545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  <w:tc>
          <w:tcPr>
            <w:tcW w:w="636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  <w:tc>
          <w:tcPr>
            <w:tcW w:w="637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</w:tr>
      <w:tr w:rsidR="0006798C" w:rsidRPr="00624B76" w:rsidTr="00DD4492">
        <w:tc>
          <w:tcPr>
            <w:tcW w:w="1182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Керівник</w:t>
            </w:r>
          </w:p>
        </w:tc>
        <w:tc>
          <w:tcPr>
            <w:tcW w:w="2545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Дуб Анна Михайлівна</w:t>
            </w:r>
          </w:p>
        </w:tc>
        <w:tc>
          <w:tcPr>
            <w:tcW w:w="636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  <w:tc>
          <w:tcPr>
            <w:tcW w:w="637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</w:tr>
    </w:tbl>
    <w:p w:rsidR="0006798C" w:rsidRPr="00624B76" w:rsidRDefault="0006798C" w:rsidP="00516A01">
      <w:pPr>
        <w:pStyle w:val="ShiftAlt"/>
      </w:pPr>
    </w:p>
    <w:p w:rsidR="0006798C" w:rsidRPr="00624B76" w:rsidRDefault="0006798C" w:rsidP="00516A01">
      <w:pPr>
        <w:pStyle w:val="ShiftAlt"/>
      </w:pPr>
      <w:r w:rsidRPr="00624B76">
        <w:t>одиниця виміру: тис. гривень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0"/>
        <w:gridCol w:w="2786"/>
        <w:gridCol w:w="136"/>
        <w:gridCol w:w="567"/>
        <w:gridCol w:w="1135"/>
        <w:gridCol w:w="1031"/>
        <w:gridCol w:w="1008"/>
        <w:gridCol w:w="936"/>
        <w:gridCol w:w="858"/>
        <w:gridCol w:w="850"/>
      </w:tblGrid>
      <w:tr w:rsidR="0006798C" w:rsidRPr="00624B76" w:rsidTr="00DD4492">
        <w:tc>
          <w:tcPr>
            <w:tcW w:w="1655" w:type="pct"/>
            <w:gridSpan w:val="2"/>
            <w:vMerge w:val="restart"/>
          </w:tcPr>
          <w:p w:rsidR="0006798C" w:rsidRPr="00624B76" w:rsidRDefault="0006798C">
            <w:pPr>
              <w:pStyle w:val="ShiftCtrlAlt1"/>
              <w:rPr>
                <w:lang w:val="uk-UA"/>
              </w:rPr>
            </w:pPr>
          </w:p>
          <w:p w:rsidR="0006798C" w:rsidRPr="00624B76" w:rsidRDefault="0006798C">
            <w:pPr>
              <w:pStyle w:val="ShiftCtrlAlt1"/>
              <w:rPr>
                <w:lang w:val="uk-UA"/>
              </w:rPr>
            </w:pPr>
            <w:r w:rsidRPr="00624B76">
              <w:rPr>
                <w:lang w:val="uk-UA"/>
              </w:rPr>
              <w:t>Показники</w:t>
            </w:r>
          </w:p>
        </w:tc>
        <w:tc>
          <w:tcPr>
            <w:tcW w:w="361" w:type="pct"/>
            <w:gridSpan w:val="2"/>
            <w:vMerge w:val="restart"/>
          </w:tcPr>
          <w:p w:rsidR="0006798C" w:rsidRPr="00624B76" w:rsidRDefault="0006798C">
            <w:pPr>
              <w:pStyle w:val="ShiftCtrlAlt1"/>
              <w:rPr>
                <w:sz w:val="20"/>
                <w:szCs w:val="20"/>
                <w:lang w:val="uk-UA"/>
              </w:rPr>
            </w:pPr>
            <w:r w:rsidRPr="00624B76">
              <w:rPr>
                <w:sz w:val="20"/>
                <w:szCs w:val="20"/>
                <w:lang w:val="uk-UA"/>
              </w:rPr>
              <w:t>Код рядка</w:t>
            </w:r>
          </w:p>
        </w:tc>
        <w:tc>
          <w:tcPr>
            <w:tcW w:w="582" w:type="pct"/>
            <w:vMerge w:val="restart"/>
          </w:tcPr>
          <w:p w:rsidR="0006798C" w:rsidRPr="00624B76" w:rsidRDefault="0006798C">
            <w:pPr>
              <w:pStyle w:val="ShiftCtrlAlt1"/>
              <w:rPr>
                <w:lang w:val="uk-UA"/>
              </w:rPr>
            </w:pPr>
            <w:r w:rsidRPr="00624B76">
              <w:rPr>
                <w:lang w:val="uk-UA"/>
              </w:rPr>
              <w:t>Фінансовий план поточного року</w:t>
            </w:r>
          </w:p>
          <w:p w:rsidR="0006798C" w:rsidRPr="00624B76" w:rsidRDefault="0006798C">
            <w:pPr>
              <w:pStyle w:val="ShiftCtrlAlt1"/>
              <w:rPr>
                <w:lang w:val="uk-UA"/>
              </w:rPr>
            </w:pPr>
            <w:r w:rsidRPr="00624B76">
              <w:rPr>
                <w:b w:val="0"/>
                <w:sz w:val="20"/>
                <w:szCs w:val="20"/>
                <w:lang w:val="uk-UA"/>
              </w:rPr>
              <w:t>(</w:t>
            </w:r>
            <w:r w:rsidRPr="00624B76">
              <w:rPr>
                <w:sz w:val="20"/>
                <w:szCs w:val="20"/>
                <w:lang w:val="uk-UA"/>
              </w:rPr>
              <w:t>затверджений зі змінами)</w:t>
            </w:r>
          </w:p>
        </w:tc>
        <w:tc>
          <w:tcPr>
            <w:tcW w:w="529" w:type="pct"/>
            <w:vMerge w:val="restart"/>
          </w:tcPr>
          <w:p w:rsidR="0006798C" w:rsidRPr="00624B76" w:rsidRDefault="0006798C">
            <w:pPr>
              <w:pStyle w:val="ShiftCtrlAlt1"/>
              <w:rPr>
                <w:szCs w:val="22"/>
                <w:lang w:val="uk-UA"/>
              </w:rPr>
            </w:pPr>
            <w:r w:rsidRPr="00624B76">
              <w:rPr>
                <w:szCs w:val="22"/>
                <w:lang w:val="uk-UA"/>
              </w:rPr>
              <w:t xml:space="preserve">Плановий рік, </w:t>
            </w:r>
            <w:r w:rsidRPr="00624B76">
              <w:rPr>
                <w:rStyle w:val="Italic"/>
                <w:iCs/>
                <w:szCs w:val="22"/>
                <w:lang w:val="uk-UA"/>
              </w:rPr>
              <w:t>усього</w:t>
            </w:r>
          </w:p>
        </w:tc>
        <w:tc>
          <w:tcPr>
            <w:tcW w:w="1873" w:type="pct"/>
            <w:gridSpan w:val="4"/>
          </w:tcPr>
          <w:p w:rsidR="0006798C" w:rsidRPr="00624B76" w:rsidRDefault="0006798C">
            <w:pPr>
              <w:pStyle w:val="ShiftCtrlAlt1"/>
              <w:rPr>
                <w:lang w:val="uk-UA"/>
              </w:rPr>
            </w:pPr>
            <w:r w:rsidRPr="00624B76">
              <w:rPr>
                <w:lang w:val="uk-UA"/>
              </w:rPr>
              <w:t>У тому числі за кварталами</w:t>
            </w:r>
          </w:p>
        </w:tc>
      </w:tr>
      <w:tr w:rsidR="0006798C" w:rsidRPr="00624B76" w:rsidTr="00DD4492">
        <w:trPr>
          <w:trHeight w:val="387"/>
        </w:trPr>
        <w:tc>
          <w:tcPr>
            <w:tcW w:w="1655" w:type="pct"/>
            <w:gridSpan w:val="2"/>
            <w:vMerge/>
            <w:vAlign w:val="center"/>
          </w:tcPr>
          <w:p w:rsidR="0006798C" w:rsidRPr="00624B76" w:rsidRDefault="0006798C" w:rsidP="00DD4492">
            <w:pPr>
              <w:spacing w:after="0" w:line="240" w:lineRule="auto"/>
              <w:rPr>
                <w:rFonts w:ascii="Times New Roman" w:hAnsi="Times New Roman" w:cs="Myriad Pro"/>
                <w:b/>
                <w:bCs/>
                <w:color w:val="000000"/>
                <w:szCs w:val="16"/>
                <w:lang w:eastAsia="en-US"/>
              </w:rPr>
            </w:pPr>
          </w:p>
        </w:tc>
        <w:tc>
          <w:tcPr>
            <w:tcW w:w="361" w:type="pct"/>
            <w:gridSpan w:val="2"/>
            <w:vMerge/>
            <w:vAlign w:val="center"/>
          </w:tcPr>
          <w:p w:rsidR="0006798C" w:rsidRPr="00624B76" w:rsidRDefault="0006798C" w:rsidP="00DD4492">
            <w:pPr>
              <w:spacing w:after="0" w:line="240" w:lineRule="auto"/>
              <w:rPr>
                <w:rFonts w:ascii="Times New Roman" w:hAnsi="Times New Roman" w:cs="Myriad Pro"/>
                <w:b/>
                <w:bCs/>
                <w:color w:val="000000"/>
                <w:szCs w:val="16"/>
                <w:lang w:eastAsia="en-US"/>
              </w:rPr>
            </w:pPr>
          </w:p>
        </w:tc>
        <w:tc>
          <w:tcPr>
            <w:tcW w:w="582" w:type="pct"/>
            <w:vMerge/>
          </w:tcPr>
          <w:p w:rsidR="0006798C" w:rsidRPr="00624B76" w:rsidRDefault="0006798C" w:rsidP="00DD4492">
            <w:pPr>
              <w:spacing w:after="0" w:line="240" w:lineRule="auto"/>
              <w:rPr>
                <w:rFonts w:ascii="Times New Roman" w:hAnsi="Times New Roman" w:cs="Myriad Pro"/>
                <w:b/>
                <w:bCs/>
                <w:color w:val="000000"/>
                <w:szCs w:val="16"/>
                <w:lang w:eastAsia="en-US"/>
              </w:rPr>
            </w:pPr>
          </w:p>
        </w:tc>
        <w:tc>
          <w:tcPr>
            <w:tcW w:w="529" w:type="pct"/>
            <w:vMerge/>
            <w:vAlign w:val="center"/>
          </w:tcPr>
          <w:p w:rsidR="0006798C" w:rsidRPr="00624B76" w:rsidRDefault="0006798C" w:rsidP="00DD4492">
            <w:pPr>
              <w:spacing w:after="0" w:line="240" w:lineRule="auto"/>
              <w:rPr>
                <w:rFonts w:ascii="Times New Roman" w:hAnsi="Times New Roman" w:cs="Myriad Pro"/>
                <w:b/>
                <w:bCs/>
                <w:color w:val="000000"/>
                <w:szCs w:val="16"/>
                <w:lang w:eastAsia="en-US"/>
              </w:rPr>
            </w:pPr>
          </w:p>
        </w:tc>
        <w:tc>
          <w:tcPr>
            <w:tcW w:w="517" w:type="pct"/>
          </w:tcPr>
          <w:p w:rsidR="0006798C" w:rsidRPr="00624B76" w:rsidRDefault="0006798C">
            <w:pPr>
              <w:pStyle w:val="ShiftCtrlAlt1"/>
              <w:rPr>
                <w:lang w:val="uk-UA"/>
              </w:rPr>
            </w:pPr>
            <w:r w:rsidRPr="00624B76">
              <w:rPr>
                <w:lang w:val="uk-UA"/>
              </w:rPr>
              <w:t>І</w:t>
            </w:r>
          </w:p>
        </w:tc>
        <w:tc>
          <w:tcPr>
            <w:tcW w:w="480" w:type="pct"/>
          </w:tcPr>
          <w:p w:rsidR="0006798C" w:rsidRPr="00624B76" w:rsidRDefault="0006798C">
            <w:pPr>
              <w:pStyle w:val="ShiftCtrlAlt1"/>
              <w:rPr>
                <w:lang w:val="uk-UA"/>
              </w:rPr>
            </w:pPr>
            <w:r w:rsidRPr="00624B76">
              <w:rPr>
                <w:lang w:val="uk-UA"/>
              </w:rPr>
              <w:t>ІІ</w:t>
            </w:r>
          </w:p>
        </w:tc>
        <w:tc>
          <w:tcPr>
            <w:tcW w:w="440" w:type="pct"/>
          </w:tcPr>
          <w:p w:rsidR="0006798C" w:rsidRPr="00624B76" w:rsidRDefault="0006798C">
            <w:pPr>
              <w:pStyle w:val="ShiftCtrlAlt1"/>
              <w:rPr>
                <w:lang w:val="uk-UA"/>
              </w:rPr>
            </w:pPr>
            <w:r w:rsidRPr="00624B76">
              <w:rPr>
                <w:lang w:val="uk-UA"/>
              </w:rPr>
              <w:t>ІІІ</w:t>
            </w:r>
          </w:p>
        </w:tc>
        <w:tc>
          <w:tcPr>
            <w:tcW w:w="436" w:type="pct"/>
          </w:tcPr>
          <w:p w:rsidR="0006798C" w:rsidRPr="00624B76" w:rsidRDefault="0006798C">
            <w:pPr>
              <w:pStyle w:val="ShiftCtrlAlt1"/>
              <w:rPr>
                <w:lang w:val="uk-UA"/>
              </w:rPr>
            </w:pPr>
            <w:r w:rsidRPr="00624B76">
              <w:rPr>
                <w:lang w:val="uk-UA"/>
              </w:rPr>
              <w:t>ІV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</w:t>
            </w:r>
          </w:p>
        </w:tc>
        <w:tc>
          <w:tcPr>
            <w:tcW w:w="361" w:type="pct"/>
            <w:gridSpan w:val="2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</w:t>
            </w:r>
          </w:p>
        </w:tc>
        <w:tc>
          <w:tcPr>
            <w:tcW w:w="582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</w:t>
            </w:r>
          </w:p>
        </w:tc>
        <w:tc>
          <w:tcPr>
            <w:tcW w:w="529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</w:t>
            </w:r>
          </w:p>
        </w:tc>
        <w:tc>
          <w:tcPr>
            <w:tcW w:w="517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5</w:t>
            </w:r>
          </w:p>
        </w:tc>
        <w:tc>
          <w:tcPr>
            <w:tcW w:w="480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6</w:t>
            </w:r>
          </w:p>
        </w:tc>
        <w:tc>
          <w:tcPr>
            <w:tcW w:w="440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7</w:t>
            </w:r>
          </w:p>
        </w:tc>
        <w:tc>
          <w:tcPr>
            <w:tcW w:w="436" w:type="pct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8</w:t>
            </w:r>
          </w:p>
        </w:tc>
      </w:tr>
      <w:tr w:rsidR="0006798C" w:rsidRPr="00624B76" w:rsidTr="00DD4492">
        <w:tc>
          <w:tcPr>
            <w:tcW w:w="226" w:type="pct"/>
          </w:tcPr>
          <w:p w:rsidR="0006798C" w:rsidRPr="00624B76" w:rsidRDefault="0006798C">
            <w:pPr>
              <w:pStyle w:val="ShiftCtrlAlt0"/>
              <w:rPr>
                <w:rStyle w:val="Bold"/>
                <w:bCs/>
                <w:lang w:val="uk-UA"/>
              </w:rPr>
            </w:pPr>
          </w:p>
        </w:tc>
        <w:tc>
          <w:tcPr>
            <w:tcW w:w="4774" w:type="pct"/>
            <w:gridSpan w:val="9"/>
          </w:tcPr>
          <w:p w:rsidR="0006798C" w:rsidRPr="00624B76" w:rsidRDefault="0006798C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>І. Фінансовірезультати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D66606">
            <w:pPr>
              <w:pStyle w:val="ShiftCtrlAlt0"/>
              <w:rPr>
                <w:lang w:val="uk-UA"/>
              </w:rPr>
            </w:pPr>
            <w:r w:rsidRPr="00624B76">
              <w:rPr>
                <w:b/>
                <w:szCs w:val="22"/>
                <w:lang w:val="uk-UA"/>
              </w:rPr>
              <w:t>ДОХІД</w:t>
            </w:r>
            <w:r w:rsidRPr="00624B76">
              <w:rPr>
                <w:lang w:val="uk-UA"/>
              </w:rPr>
              <w:t xml:space="preserve"> (виручка) відреалізаціїпродукції (товарів, робіт, послуг</w:t>
            </w:r>
            <w:r w:rsidRPr="00624B76">
              <w:rPr>
                <w:b/>
                <w:lang w:val="uk-UA"/>
              </w:rPr>
              <w:t>) кошти НСЗУ</w:t>
            </w:r>
          </w:p>
        </w:tc>
        <w:tc>
          <w:tcPr>
            <w:tcW w:w="360" w:type="pct"/>
            <w:gridSpan w:val="2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010</w:t>
            </w:r>
          </w:p>
        </w:tc>
        <w:tc>
          <w:tcPr>
            <w:tcW w:w="582" w:type="pct"/>
          </w:tcPr>
          <w:p w:rsidR="0006798C" w:rsidRPr="00624B76" w:rsidRDefault="0006798C" w:rsidP="009E2471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15263,0</w:t>
            </w:r>
          </w:p>
        </w:tc>
        <w:tc>
          <w:tcPr>
            <w:tcW w:w="529" w:type="pct"/>
          </w:tcPr>
          <w:p w:rsidR="0006798C" w:rsidRPr="00624B76" w:rsidRDefault="0006798C" w:rsidP="0083460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15600,0</w:t>
            </w:r>
          </w:p>
        </w:tc>
        <w:tc>
          <w:tcPr>
            <w:tcW w:w="517" w:type="pct"/>
          </w:tcPr>
          <w:p w:rsidR="0006798C" w:rsidRPr="00624B76" w:rsidRDefault="0006798C" w:rsidP="0083460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3700,0</w:t>
            </w:r>
          </w:p>
        </w:tc>
        <w:tc>
          <w:tcPr>
            <w:tcW w:w="480" w:type="pct"/>
          </w:tcPr>
          <w:p w:rsidR="0006798C" w:rsidRPr="00624B76" w:rsidRDefault="0006798C" w:rsidP="0083460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4100,0</w:t>
            </w:r>
          </w:p>
        </w:tc>
        <w:tc>
          <w:tcPr>
            <w:tcW w:w="440" w:type="pct"/>
          </w:tcPr>
          <w:p w:rsidR="0006798C" w:rsidRPr="00624B76" w:rsidRDefault="0006798C" w:rsidP="0083460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4100,0</w:t>
            </w:r>
          </w:p>
        </w:tc>
        <w:tc>
          <w:tcPr>
            <w:tcW w:w="436" w:type="pct"/>
          </w:tcPr>
          <w:p w:rsidR="0006798C" w:rsidRPr="00624B76" w:rsidRDefault="0006798C" w:rsidP="0083460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3700,0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70FED">
            <w:pPr>
              <w:pStyle w:val="ShiftCtrlAlt0"/>
              <w:rPr>
                <w:b/>
                <w:szCs w:val="22"/>
                <w:lang w:val="uk-UA"/>
              </w:rPr>
            </w:pPr>
            <w:r w:rsidRPr="00624B76">
              <w:rPr>
                <w:b/>
                <w:szCs w:val="22"/>
                <w:lang w:val="uk-UA"/>
              </w:rPr>
              <w:t xml:space="preserve">ДОХІД </w:t>
            </w:r>
            <w:r w:rsidRPr="00624B76">
              <w:rPr>
                <w:szCs w:val="22"/>
                <w:lang w:val="uk-UA"/>
              </w:rPr>
              <w:t>з місцевих бюджетів за цільовими програмами:</w:t>
            </w:r>
          </w:p>
        </w:tc>
        <w:tc>
          <w:tcPr>
            <w:tcW w:w="360" w:type="pct"/>
            <w:gridSpan w:val="2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020</w:t>
            </w:r>
          </w:p>
        </w:tc>
        <w:tc>
          <w:tcPr>
            <w:tcW w:w="582" w:type="pct"/>
          </w:tcPr>
          <w:p w:rsidR="0006798C" w:rsidRPr="00624B76" w:rsidRDefault="0006798C" w:rsidP="00931293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1802,0</w:t>
            </w:r>
          </w:p>
        </w:tc>
        <w:tc>
          <w:tcPr>
            <w:tcW w:w="529" w:type="pct"/>
          </w:tcPr>
          <w:p w:rsidR="0006798C" w:rsidRPr="00624B76" w:rsidRDefault="0006798C" w:rsidP="00931293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3025,6</w:t>
            </w:r>
          </w:p>
        </w:tc>
        <w:tc>
          <w:tcPr>
            <w:tcW w:w="517" w:type="pct"/>
          </w:tcPr>
          <w:p w:rsidR="0006798C" w:rsidRPr="00624B76" w:rsidRDefault="0006798C" w:rsidP="00537F2E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770,7</w:t>
            </w:r>
          </w:p>
        </w:tc>
        <w:tc>
          <w:tcPr>
            <w:tcW w:w="480" w:type="pct"/>
          </w:tcPr>
          <w:p w:rsidR="0006798C" w:rsidRPr="00624B76" w:rsidRDefault="0006798C" w:rsidP="003D5863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1058,7</w:t>
            </w:r>
          </w:p>
        </w:tc>
        <w:tc>
          <w:tcPr>
            <w:tcW w:w="440" w:type="pct"/>
          </w:tcPr>
          <w:p w:rsidR="0006798C" w:rsidRPr="00624B76" w:rsidRDefault="0006798C" w:rsidP="003D5863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576,8</w:t>
            </w:r>
          </w:p>
        </w:tc>
        <w:tc>
          <w:tcPr>
            <w:tcW w:w="436" w:type="pct"/>
          </w:tcPr>
          <w:p w:rsidR="0006798C" w:rsidRPr="00624B76" w:rsidRDefault="0006798C" w:rsidP="0046436A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619,4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70FED">
            <w:pPr>
              <w:pStyle w:val="ShiftCtrlAlt0"/>
              <w:rPr>
                <w:b/>
                <w:szCs w:val="22"/>
                <w:lang w:val="uk-UA"/>
              </w:rPr>
            </w:pPr>
            <w:r w:rsidRPr="00624B76">
              <w:rPr>
                <w:lang w:val="uk-UA"/>
              </w:rPr>
              <w:t>Цілова програма протидії захворювання на туберкульоз</w:t>
            </w:r>
          </w:p>
        </w:tc>
        <w:tc>
          <w:tcPr>
            <w:tcW w:w="360" w:type="pct"/>
            <w:gridSpan w:val="2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931293">
            <w:pPr>
              <w:pStyle w:val="ShiftCtrlAlt0"/>
              <w:rPr>
                <w:lang w:val="uk-UA"/>
              </w:rPr>
            </w:pPr>
          </w:p>
        </w:tc>
        <w:tc>
          <w:tcPr>
            <w:tcW w:w="529" w:type="pct"/>
          </w:tcPr>
          <w:p w:rsidR="0006798C" w:rsidRPr="00624B76" w:rsidRDefault="0006798C" w:rsidP="0093129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388,9</w:t>
            </w:r>
          </w:p>
        </w:tc>
        <w:tc>
          <w:tcPr>
            <w:tcW w:w="517" w:type="pct"/>
          </w:tcPr>
          <w:p w:rsidR="0006798C" w:rsidRPr="00624B76" w:rsidRDefault="0006798C" w:rsidP="0046436A">
            <w:pPr>
              <w:pStyle w:val="ShiftCtrlAlt0"/>
              <w:rPr>
                <w:lang w:val="uk-UA"/>
              </w:rPr>
            </w:pPr>
          </w:p>
        </w:tc>
        <w:tc>
          <w:tcPr>
            <w:tcW w:w="480" w:type="pct"/>
          </w:tcPr>
          <w:p w:rsidR="0006798C" w:rsidRPr="00624B76" w:rsidRDefault="0006798C" w:rsidP="003D586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388,9</w:t>
            </w:r>
          </w:p>
        </w:tc>
        <w:tc>
          <w:tcPr>
            <w:tcW w:w="440" w:type="pct"/>
          </w:tcPr>
          <w:p w:rsidR="0006798C" w:rsidRPr="00624B76" w:rsidRDefault="0006798C" w:rsidP="003D5863">
            <w:pPr>
              <w:pStyle w:val="ShiftCtrlAlt0"/>
              <w:rPr>
                <w:lang w:val="uk-UA"/>
              </w:rPr>
            </w:pPr>
          </w:p>
        </w:tc>
        <w:tc>
          <w:tcPr>
            <w:tcW w:w="436" w:type="pct"/>
          </w:tcPr>
          <w:p w:rsidR="0006798C" w:rsidRPr="00624B76" w:rsidRDefault="0006798C" w:rsidP="0046436A">
            <w:pPr>
              <w:pStyle w:val="ShiftCtrlAlt0"/>
              <w:rPr>
                <w:lang w:val="uk-UA"/>
              </w:rPr>
            </w:pPr>
          </w:p>
        </w:tc>
      </w:tr>
      <w:tr w:rsidR="0006798C" w:rsidRPr="00624B76" w:rsidTr="00DD4492">
        <w:trPr>
          <w:trHeight w:val="569"/>
        </w:trPr>
        <w:tc>
          <w:tcPr>
            <w:tcW w:w="1655" w:type="pct"/>
            <w:gridSpan w:val="2"/>
          </w:tcPr>
          <w:p w:rsidR="0006798C" w:rsidRPr="00624B76" w:rsidRDefault="0006798C" w:rsidP="00370FED">
            <w:pPr>
              <w:pStyle w:val="ShiftCtrlAlt0"/>
              <w:rPr>
                <w:b/>
                <w:szCs w:val="22"/>
                <w:lang w:val="uk-UA"/>
              </w:rPr>
            </w:pPr>
            <w:r w:rsidRPr="00624B76">
              <w:rPr>
                <w:lang w:val="uk-UA"/>
              </w:rPr>
              <w:t>Забезпечення діяльності напрямків охорони здоров’я</w:t>
            </w:r>
          </w:p>
        </w:tc>
        <w:tc>
          <w:tcPr>
            <w:tcW w:w="360" w:type="pct"/>
            <w:gridSpan w:val="2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AC2007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1602,0</w:t>
            </w:r>
          </w:p>
        </w:tc>
        <w:tc>
          <w:tcPr>
            <w:tcW w:w="529" w:type="pct"/>
          </w:tcPr>
          <w:p w:rsidR="0006798C" w:rsidRPr="00624B76" w:rsidRDefault="0006798C" w:rsidP="0093129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1131,0</w:t>
            </w:r>
          </w:p>
        </w:tc>
        <w:tc>
          <w:tcPr>
            <w:tcW w:w="517" w:type="pct"/>
          </w:tcPr>
          <w:p w:rsidR="0006798C" w:rsidRPr="00624B76" w:rsidRDefault="0006798C" w:rsidP="0046436A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300,0</w:t>
            </w:r>
          </w:p>
        </w:tc>
        <w:tc>
          <w:tcPr>
            <w:tcW w:w="480" w:type="pct"/>
          </w:tcPr>
          <w:p w:rsidR="0006798C" w:rsidRPr="00624B76" w:rsidRDefault="0006798C" w:rsidP="003D586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300,0</w:t>
            </w:r>
          </w:p>
        </w:tc>
        <w:tc>
          <w:tcPr>
            <w:tcW w:w="440" w:type="pct"/>
          </w:tcPr>
          <w:p w:rsidR="0006798C" w:rsidRPr="00624B76" w:rsidRDefault="0006798C" w:rsidP="003D586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300,0</w:t>
            </w:r>
          </w:p>
        </w:tc>
        <w:tc>
          <w:tcPr>
            <w:tcW w:w="436" w:type="pct"/>
          </w:tcPr>
          <w:p w:rsidR="0006798C" w:rsidRPr="00624B76" w:rsidRDefault="0006798C" w:rsidP="0046436A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231,0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70FED">
            <w:pPr>
              <w:pStyle w:val="ShiftCtrlAlt0"/>
              <w:rPr>
                <w:b/>
                <w:szCs w:val="22"/>
                <w:lang w:val="uk-UA"/>
              </w:rPr>
            </w:pPr>
            <w:r w:rsidRPr="00624B76">
              <w:rPr>
                <w:lang w:val="uk-UA"/>
              </w:rPr>
              <w:t>Діти . Сім’я. Перспектива.</w:t>
            </w:r>
          </w:p>
        </w:tc>
        <w:tc>
          <w:tcPr>
            <w:tcW w:w="360" w:type="pct"/>
            <w:gridSpan w:val="2"/>
          </w:tcPr>
          <w:p w:rsidR="0006798C" w:rsidRPr="00624B76" w:rsidRDefault="0006798C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93129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100,0</w:t>
            </w:r>
          </w:p>
        </w:tc>
        <w:tc>
          <w:tcPr>
            <w:tcW w:w="529" w:type="pct"/>
          </w:tcPr>
          <w:p w:rsidR="0006798C" w:rsidRPr="00624B76" w:rsidRDefault="0006798C" w:rsidP="0093129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150,0</w:t>
            </w:r>
          </w:p>
        </w:tc>
        <w:tc>
          <w:tcPr>
            <w:tcW w:w="517" w:type="pct"/>
          </w:tcPr>
          <w:p w:rsidR="0006798C" w:rsidRPr="00624B76" w:rsidRDefault="0006798C" w:rsidP="0046436A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50,0</w:t>
            </w:r>
          </w:p>
        </w:tc>
        <w:tc>
          <w:tcPr>
            <w:tcW w:w="480" w:type="pct"/>
          </w:tcPr>
          <w:p w:rsidR="0006798C" w:rsidRPr="00624B76" w:rsidRDefault="0006798C" w:rsidP="003D586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50,0</w:t>
            </w:r>
          </w:p>
        </w:tc>
        <w:tc>
          <w:tcPr>
            <w:tcW w:w="440" w:type="pct"/>
          </w:tcPr>
          <w:p w:rsidR="0006798C" w:rsidRPr="00624B76" w:rsidRDefault="0006798C" w:rsidP="003D586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25,0</w:t>
            </w:r>
          </w:p>
        </w:tc>
        <w:tc>
          <w:tcPr>
            <w:tcW w:w="436" w:type="pct"/>
          </w:tcPr>
          <w:p w:rsidR="0006798C" w:rsidRPr="00624B76" w:rsidRDefault="0006798C" w:rsidP="0046436A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25,0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Цукровий діабет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100,0</w:t>
            </w:r>
          </w:p>
        </w:tc>
        <w:tc>
          <w:tcPr>
            <w:tcW w:w="529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449,2</w:t>
            </w:r>
          </w:p>
        </w:tc>
        <w:tc>
          <w:tcPr>
            <w:tcW w:w="517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100,0</w:t>
            </w:r>
          </w:p>
        </w:tc>
        <w:tc>
          <w:tcPr>
            <w:tcW w:w="480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150,0</w:t>
            </w:r>
          </w:p>
        </w:tc>
        <w:tc>
          <w:tcPr>
            <w:tcW w:w="440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100,0</w:t>
            </w:r>
          </w:p>
        </w:tc>
        <w:tc>
          <w:tcPr>
            <w:tcW w:w="436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99,2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70FED">
            <w:pPr>
              <w:pStyle w:val="ShiftCtrlAlt0"/>
              <w:rPr>
                <w:szCs w:val="22"/>
                <w:lang w:val="uk-UA"/>
              </w:rPr>
            </w:pPr>
            <w:r w:rsidRPr="00624B76">
              <w:rPr>
                <w:szCs w:val="22"/>
                <w:lang w:val="uk-UA"/>
              </w:rPr>
              <w:t>Покритяя вартості  комунальних послуг  та енерноносіїв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70FED">
            <w:pPr>
              <w:pStyle w:val="ShiftCtrlAlt0"/>
              <w:rPr>
                <w:b/>
                <w:lang w:val="uk-UA"/>
              </w:rPr>
            </w:pPr>
          </w:p>
        </w:tc>
        <w:tc>
          <w:tcPr>
            <w:tcW w:w="529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906,5</w:t>
            </w:r>
          </w:p>
        </w:tc>
        <w:tc>
          <w:tcPr>
            <w:tcW w:w="517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320,7</w:t>
            </w:r>
          </w:p>
        </w:tc>
        <w:tc>
          <w:tcPr>
            <w:tcW w:w="480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169,8</w:t>
            </w:r>
          </w:p>
        </w:tc>
        <w:tc>
          <w:tcPr>
            <w:tcW w:w="440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151,8</w:t>
            </w:r>
          </w:p>
        </w:tc>
        <w:tc>
          <w:tcPr>
            <w:tcW w:w="436" w:type="pct"/>
          </w:tcPr>
          <w:p w:rsidR="0006798C" w:rsidRPr="00624B76" w:rsidRDefault="0006798C" w:rsidP="00370FE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264,2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ВИДАТКИ: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Оплата праці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040</w:t>
            </w: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12045,5</w:t>
            </w:r>
          </w:p>
        </w:tc>
        <w:tc>
          <w:tcPr>
            <w:tcW w:w="529" w:type="pct"/>
          </w:tcPr>
          <w:p w:rsidR="0006798C" w:rsidRPr="00624B76" w:rsidRDefault="0006798C" w:rsidP="00A523BB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14884,0</w:t>
            </w:r>
          </w:p>
        </w:tc>
        <w:tc>
          <w:tcPr>
            <w:tcW w:w="517" w:type="pct"/>
          </w:tcPr>
          <w:p w:rsidR="0006798C" w:rsidRPr="00624B76" w:rsidRDefault="0006798C" w:rsidP="00A523BB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3538,00</w:t>
            </w:r>
          </w:p>
        </w:tc>
        <w:tc>
          <w:tcPr>
            <w:tcW w:w="480" w:type="pct"/>
          </w:tcPr>
          <w:p w:rsidR="0006798C" w:rsidRPr="00624B76" w:rsidRDefault="0006798C" w:rsidP="001E76AD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3904,0</w:t>
            </w:r>
          </w:p>
        </w:tc>
        <w:tc>
          <w:tcPr>
            <w:tcW w:w="440" w:type="pct"/>
          </w:tcPr>
          <w:p w:rsidR="0006798C" w:rsidRPr="00624B76" w:rsidRDefault="0006798C" w:rsidP="001E76AD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3904,0</w:t>
            </w:r>
          </w:p>
        </w:tc>
        <w:tc>
          <w:tcPr>
            <w:tcW w:w="436" w:type="pct"/>
          </w:tcPr>
          <w:p w:rsidR="0006798C" w:rsidRPr="00624B76" w:rsidRDefault="0006798C" w:rsidP="001E76AD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3538,0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Заробітна плата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9810,0</w:t>
            </w:r>
          </w:p>
        </w:tc>
        <w:tc>
          <w:tcPr>
            <w:tcW w:w="529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12200,0</w:t>
            </w:r>
          </w:p>
        </w:tc>
        <w:tc>
          <w:tcPr>
            <w:tcW w:w="517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2900,0</w:t>
            </w:r>
          </w:p>
        </w:tc>
        <w:tc>
          <w:tcPr>
            <w:tcW w:w="480" w:type="pct"/>
          </w:tcPr>
          <w:p w:rsidR="0006798C" w:rsidRPr="00624B76" w:rsidRDefault="0006798C" w:rsidP="001E76A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3200,0</w:t>
            </w:r>
          </w:p>
        </w:tc>
        <w:tc>
          <w:tcPr>
            <w:tcW w:w="440" w:type="pct"/>
          </w:tcPr>
          <w:p w:rsidR="0006798C" w:rsidRPr="00624B76" w:rsidRDefault="0006798C" w:rsidP="001E76A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3200,0</w:t>
            </w:r>
          </w:p>
        </w:tc>
        <w:tc>
          <w:tcPr>
            <w:tcW w:w="436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2900,0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Нарахування на оплату праці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2235,5</w:t>
            </w:r>
          </w:p>
        </w:tc>
        <w:tc>
          <w:tcPr>
            <w:tcW w:w="529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2684,0</w:t>
            </w:r>
          </w:p>
        </w:tc>
        <w:tc>
          <w:tcPr>
            <w:tcW w:w="517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638,0</w:t>
            </w:r>
          </w:p>
        </w:tc>
        <w:tc>
          <w:tcPr>
            <w:tcW w:w="480" w:type="pct"/>
          </w:tcPr>
          <w:p w:rsidR="0006798C" w:rsidRPr="00624B76" w:rsidRDefault="0006798C" w:rsidP="00AC3B0E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704,0</w:t>
            </w:r>
          </w:p>
        </w:tc>
        <w:tc>
          <w:tcPr>
            <w:tcW w:w="440" w:type="pct"/>
          </w:tcPr>
          <w:p w:rsidR="0006798C" w:rsidRPr="00624B76" w:rsidRDefault="0006798C" w:rsidP="00AC3B0E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704,0</w:t>
            </w:r>
          </w:p>
        </w:tc>
        <w:tc>
          <w:tcPr>
            <w:tcW w:w="436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638,0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Використання товарів і послуг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050</w:t>
            </w: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2954,6</w:t>
            </w:r>
          </w:p>
        </w:tc>
        <w:tc>
          <w:tcPr>
            <w:tcW w:w="529" w:type="pct"/>
          </w:tcPr>
          <w:p w:rsidR="0006798C" w:rsidRPr="00624B76" w:rsidRDefault="0006798C" w:rsidP="00AB3CDB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2834,2</w:t>
            </w:r>
          </w:p>
        </w:tc>
        <w:tc>
          <w:tcPr>
            <w:tcW w:w="517" w:type="pct"/>
          </w:tcPr>
          <w:p w:rsidR="0006798C" w:rsidRPr="00624B76" w:rsidRDefault="0006798C" w:rsidP="008944BD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748,0</w:t>
            </w:r>
          </w:p>
        </w:tc>
        <w:tc>
          <w:tcPr>
            <w:tcW w:w="480" w:type="pct"/>
          </w:tcPr>
          <w:p w:rsidR="0006798C" w:rsidRPr="00624B76" w:rsidRDefault="0006798C" w:rsidP="008944BD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1476,0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367,0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243,2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Предмети ,матеріали , обладнання та інвентар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1503,4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535,1</w:t>
            </w:r>
          </w:p>
        </w:tc>
        <w:tc>
          <w:tcPr>
            <w:tcW w:w="517" w:type="pct"/>
          </w:tcPr>
          <w:p w:rsidR="0006798C" w:rsidRPr="00624B76" w:rsidRDefault="0006798C" w:rsidP="0037725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100,0</w:t>
            </w:r>
          </w:p>
        </w:tc>
        <w:tc>
          <w:tcPr>
            <w:tcW w:w="480" w:type="pct"/>
          </w:tcPr>
          <w:p w:rsidR="0006798C" w:rsidRPr="00624B76" w:rsidRDefault="0006798C" w:rsidP="0037725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425,1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926,2</w:t>
            </w:r>
          </w:p>
        </w:tc>
        <w:tc>
          <w:tcPr>
            <w:tcW w:w="529" w:type="pct"/>
          </w:tcPr>
          <w:p w:rsidR="0006798C" w:rsidRPr="00624B76" w:rsidRDefault="0006798C" w:rsidP="0037725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1749,1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385,0</w:t>
            </w:r>
          </w:p>
        </w:tc>
        <w:tc>
          <w:tcPr>
            <w:tcW w:w="480" w:type="pct"/>
          </w:tcPr>
          <w:p w:rsidR="0006798C" w:rsidRPr="00624B76" w:rsidRDefault="0006798C" w:rsidP="00DB6663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848,9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290,0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225,2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480,0</w:t>
            </w:r>
          </w:p>
        </w:tc>
        <w:tc>
          <w:tcPr>
            <w:tcW w:w="529" w:type="pct"/>
          </w:tcPr>
          <w:p w:rsidR="0006798C" w:rsidRPr="00624B76" w:rsidRDefault="0006798C" w:rsidP="00733171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450,0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220,0</w:t>
            </w:r>
          </w:p>
        </w:tc>
        <w:tc>
          <w:tcPr>
            <w:tcW w:w="480" w:type="pct"/>
          </w:tcPr>
          <w:p w:rsidR="0006798C" w:rsidRPr="00624B76" w:rsidRDefault="0006798C" w:rsidP="00733171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180,0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35,0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15,0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 xml:space="preserve">Видатки на відрядження 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45,0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100,0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43,0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22,0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32,0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060</w:t>
            </w: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710,2</w:t>
            </w:r>
            <w:bookmarkStart w:id="0" w:name="_GoBack"/>
            <w:bookmarkEnd w:id="0"/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906,5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320,7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169,8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81,8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334,2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 xml:space="preserve">Оплата теплопостачання 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143,6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215,0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90,0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20,0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105,0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Оплата водопостачання і водовідведення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96,2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117,8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28,9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30,0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30,0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28,9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Оплата електроенергії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462,1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566,7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200,0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118,0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50,0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198,7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Оплата інших енергоносіїв та інших комунальних послуг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8,3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7,0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1,8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1,8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1,8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1,6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Соціальне забезпечення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070</w:t>
            </w: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402,6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470,0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130,0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105,0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130,0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105,0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Інші виплати населенню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402,6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470,0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130,0</w:t>
            </w:r>
          </w:p>
        </w:tc>
        <w:tc>
          <w:tcPr>
            <w:tcW w:w="480" w:type="pct"/>
          </w:tcPr>
          <w:p w:rsidR="0006798C" w:rsidRPr="00624B76" w:rsidRDefault="0006798C" w:rsidP="0037725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105,0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130,0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105,0</w:t>
            </w:r>
          </w:p>
        </w:tc>
      </w:tr>
      <w:tr w:rsidR="0006798C" w:rsidRPr="00624B76" w:rsidTr="00DD4492">
        <w:tc>
          <w:tcPr>
            <w:tcW w:w="1655" w:type="pct"/>
            <w:gridSpan w:val="2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360" w:type="pct"/>
            <w:gridSpan w:val="2"/>
          </w:tcPr>
          <w:p w:rsidR="0006798C" w:rsidRPr="00624B76" w:rsidRDefault="0006798C" w:rsidP="003E356C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080</w:t>
            </w: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1,3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100,0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30,0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30,0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30,0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10,0</w:t>
            </w:r>
          </w:p>
        </w:tc>
      </w:tr>
      <w:tr w:rsidR="0006798C" w:rsidRPr="00624B76" w:rsidTr="00DD4492">
        <w:tc>
          <w:tcPr>
            <w:tcW w:w="226" w:type="pct"/>
          </w:tcPr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</w:p>
        </w:tc>
        <w:tc>
          <w:tcPr>
            <w:tcW w:w="4774" w:type="pct"/>
            <w:gridSpan w:val="9"/>
          </w:tcPr>
          <w:p w:rsidR="0006798C" w:rsidRPr="00624B76" w:rsidRDefault="0006798C" w:rsidP="00C27656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>ІІ. Капітальніінвестиціїпротягом року</w:t>
            </w:r>
          </w:p>
        </w:tc>
      </w:tr>
      <w:tr w:rsidR="0006798C" w:rsidRPr="00624B76" w:rsidTr="00DD4492">
        <w:tc>
          <w:tcPr>
            <w:tcW w:w="1725" w:type="pct"/>
            <w:gridSpan w:val="3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Придбання обладнання довгострокового використання</w:t>
            </w:r>
          </w:p>
        </w:tc>
        <w:tc>
          <w:tcPr>
            <w:tcW w:w="291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090</w:t>
            </w: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338,9</w:t>
            </w: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450,0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150,0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150,0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150,0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-</w:t>
            </w:r>
          </w:p>
        </w:tc>
      </w:tr>
      <w:tr w:rsidR="0006798C" w:rsidRPr="00624B76" w:rsidTr="00DD4492">
        <w:tc>
          <w:tcPr>
            <w:tcW w:w="1725" w:type="pct"/>
            <w:gridSpan w:val="3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у т. ч. за рахунок бюджетних коштів</w:t>
            </w:r>
          </w:p>
        </w:tc>
        <w:tc>
          <w:tcPr>
            <w:tcW w:w="291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-</w:t>
            </w:r>
          </w:p>
        </w:tc>
      </w:tr>
      <w:tr w:rsidR="0006798C" w:rsidRPr="00624B76" w:rsidTr="00DD4492">
        <w:tc>
          <w:tcPr>
            <w:tcW w:w="1725" w:type="pct"/>
            <w:gridSpan w:val="3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УСЬОГО ДОХОДІВ:</w:t>
            </w:r>
          </w:p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(сума рядків 010-030)</w:t>
            </w:r>
          </w:p>
        </w:tc>
        <w:tc>
          <w:tcPr>
            <w:tcW w:w="291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17403,9</w:t>
            </w:r>
          </w:p>
        </w:tc>
        <w:tc>
          <w:tcPr>
            <w:tcW w:w="529" w:type="pct"/>
          </w:tcPr>
          <w:p w:rsidR="0006798C" w:rsidRPr="00624B76" w:rsidRDefault="0006798C" w:rsidP="000345C4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18625,6</w:t>
            </w:r>
          </w:p>
        </w:tc>
        <w:tc>
          <w:tcPr>
            <w:tcW w:w="517" w:type="pct"/>
          </w:tcPr>
          <w:p w:rsidR="0006798C" w:rsidRPr="00624B76" w:rsidRDefault="0006798C" w:rsidP="0052088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4470,7</w:t>
            </w:r>
          </w:p>
        </w:tc>
        <w:tc>
          <w:tcPr>
            <w:tcW w:w="480" w:type="pct"/>
          </w:tcPr>
          <w:p w:rsidR="0006798C" w:rsidRPr="00624B76" w:rsidRDefault="0006798C" w:rsidP="0052088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5158,7</w:t>
            </w:r>
          </w:p>
        </w:tc>
        <w:tc>
          <w:tcPr>
            <w:tcW w:w="440" w:type="pct"/>
          </w:tcPr>
          <w:p w:rsidR="0006798C" w:rsidRPr="00624B76" w:rsidRDefault="0006798C" w:rsidP="0052088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4676,8</w:t>
            </w:r>
          </w:p>
        </w:tc>
        <w:tc>
          <w:tcPr>
            <w:tcW w:w="436" w:type="pct"/>
          </w:tcPr>
          <w:p w:rsidR="0006798C" w:rsidRPr="00624B76" w:rsidRDefault="0006798C" w:rsidP="0052088D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4319,4</w:t>
            </w:r>
          </w:p>
        </w:tc>
      </w:tr>
      <w:tr w:rsidR="0006798C" w:rsidRPr="00624B76" w:rsidTr="00DD4492">
        <w:tc>
          <w:tcPr>
            <w:tcW w:w="1725" w:type="pct"/>
            <w:gridSpan w:val="3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УСЬОГО ВИДАТКІВ:</w:t>
            </w:r>
          </w:p>
          <w:p w:rsidR="0006798C" w:rsidRPr="00624B76" w:rsidRDefault="0006798C" w:rsidP="00CE3BEE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lang w:val="uk-UA"/>
              </w:rPr>
              <w:t>(сума рядків 040-090)</w:t>
            </w:r>
          </w:p>
        </w:tc>
        <w:tc>
          <w:tcPr>
            <w:tcW w:w="291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CC3262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16453,2</w:t>
            </w:r>
          </w:p>
        </w:tc>
        <w:tc>
          <w:tcPr>
            <w:tcW w:w="529" w:type="pct"/>
          </w:tcPr>
          <w:p w:rsidR="0006798C" w:rsidRPr="00624B76" w:rsidRDefault="0006798C" w:rsidP="00AB3CD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19644,7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4916,7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5834,8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4662,8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4230,4</w:t>
            </w:r>
          </w:p>
        </w:tc>
      </w:tr>
      <w:tr w:rsidR="0006798C" w:rsidRPr="00624B76" w:rsidTr="00DD4492">
        <w:tc>
          <w:tcPr>
            <w:tcW w:w="1725" w:type="pct"/>
            <w:gridSpan w:val="3"/>
          </w:tcPr>
          <w:p w:rsidR="0006798C" w:rsidRPr="00624B76" w:rsidRDefault="0006798C" w:rsidP="00397588">
            <w:pPr>
              <w:pStyle w:val="ShiftCtrlAlt0"/>
              <w:rPr>
                <w:b/>
                <w:lang w:val="uk-UA"/>
              </w:rPr>
            </w:pPr>
            <w:r w:rsidRPr="00624B76">
              <w:rPr>
                <w:b/>
                <w:lang w:val="uk-UA"/>
              </w:rPr>
              <w:t>ФІНАНСОВИЙ РЕЗУЛЬТАТ:</w:t>
            </w:r>
          </w:p>
        </w:tc>
        <w:tc>
          <w:tcPr>
            <w:tcW w:w="291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29" w:type="pct"/>
          </w:tcPr>
          <w:p w:rsidR="0006798C" w:rsidRPr="00624B76" w:rsidRDefault="0006798C" w:rsidP="00EF7724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-1019,1</w:t>
            </w:r>
          </w:p>
        </w:tc>
        <w:tc>
          <w:tcPr>
            <w:tcW w:w="517" w:type="pct"/>
          </w:tcPr>
          <w:p w:rsidR="0006798C" w:rsidRPr="00624B76" w:rsidRDefault="0006798C" w:rsidP="00AB3CD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-446,0</w:t>
            </w:r>
          </w:p>
        </w:tc>
        <w:tc>
          <w:tcPr>
            <w:tcW w:w="480" w:type="pct"/>
          </w:tcPr>
          <w:p w:rsidR="0006798C" w:rsidRPr="00624B76" w:rsidRDefault="0006798C" w:rsidP="00B32919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-676,1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14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89</w:t>
            </w:r>
          </w:p>
        </w:tc>
      </w:tr>
      <w:tr w:rsidR="0006798C" w:rsidRPr="00624B76" w:rsidTr="00DD4492">
        <w:tc>
          <w:tcPr>
            <w:tcW w:w="1725" w:type="pct"/>
            <w:gridSpan w:val="3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 xml:space="preserve">Прибуток </w:t>
            </w:r>
          </w:p>
        </w:tc>
        <w:tc>
          <w:tcPr>
            <w:tcW w:w="291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950,7</w:t>
            </w:r>
          </w:p>
        </w:tc>
        <w:tc>
          <w:tcPr>
            <w:tcW w:w="529" w:type="pct"/>
          </w:tcPr>
          <w:p w:rsidR="0006798C" w:rsidRPr="00624B76" w:rsidRDefault="0006798C" w:rsidP="00EF7724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103,0</w:t>
            </w:r>
          </w:p>
        </w:tc>
        <w:tc>
          <w:tcPr>
            <w:tcW w:w="517" w:type="pct"/>
          </w:tcPr>
          <w:p w:rsidR="0006798C" w:rsidRPr="00624B76" w:rsidRDefault="0006798C" w:rsidP="00AB3CDB">
            <w:pPr>
              <w:pStyle w:val="ShiftCtrlAlt0"/>
              <w:rPr>
                <w:lang w:val="uk-UA"/>
              </w:rPr>
            </w:pP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14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89</w:t>
            </w:r>
          </w:p>
        </w:tc>
      </w:tr>
      <w:tr w:rsidR="0006798C" w:rsidRPr="00624B76" w:rsidTr="00DD4492">
        <w:tc>
          <w:tcPr>
            <w:tcW w:w="1725" w:type="pct"/>
            <w:gridSpan w:val="3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 xml:space="preserve">Збуток </w:t>
            </w:r>
          </w:p>
        </w:tc>
        <w:tc>
          <w:tcPr>
            <w:tcW w:w="291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29" w:type="pct"/>
          </w:tcPr>
          <w:p w:rsidR="0006798C" w:rsidRPr="00624B76" w:rsidRDefault="0006798C" w:rsidP="00EF7724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1122,1</w:t>
            </w:r>
          </w:p>
        </w:tc>
        <w:tc>
          <w:tcPr>
            <w:tcW w:w="517" w:type="pct"/>
          </w:tcPr>
          <w:p w:rsidR="0006798C" w:rsidRPr="00624B76" w:rsidRDefault="0006798C" w:rsidP="00AB3CD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446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676,1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</w:p>
        </w:tc>
      </w:tr>
      <w:tr w:rsidR="0006798C" w:rsidRPr="00624B76" w:rsidTr="00DD4492">
        <w:tc>
          <w:tcPr>
            <w:tcW w:w="1725" w:type="pct"/>
            <w:gridSpan w:val="3"/>
          </w:tcPr>
          <w:p w:rsidR="0006798C" w:rsidRPr="00624B76" w:rsidRDefault="0006798C" w:rsidP="00C27656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>ІII. Додаткова інформація</w:t>
            </w:r>
          </w:p>
        </w:tc>
        <w:tc>
          <w:tcPr>
            <w:tcW w:w="291" w:type="pct"/>
          </w:tcPr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</w:p>
        </w:tc>
        <w:tc>
          <w:tcPr>
            <w:tcW w:w="529" w:type="pct"/>
          </w:tcPr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 xml:space="preserve">на </w:t>
            </w:r>
          </w:p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>01.01</w:t>
            </w:r>
          </w:p>
        </w:tc>
        <w:tc>
          <w:tcPr>
            <w:tcW w:w="517" w:type="pct"/>
          </w:tcPr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>на</w:t>
            </w:r>
          </w:p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 xml:space="preserve"> 01.04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>на 01.07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>на 01.10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rStyle w:val="Bold"/>
                <w:bCs/>
                <w:lang w:val="uk-UA"/>
              </w:rPr>
            </w:pPr>
            <w:r w:rsidRPr="00624B76">
              <w:rPr>
                <w:rStyle w:val="Bold"/>
                <w:bCs/>
                <w:lang w:val="uk-UA"/>
              </w:rPr>
              <w:t>на 31.12</w:t>
            </w:r>
          </w:p>
        </w:tc>
      </w:tr>
      <w:tr w:rsidR="0006798C" w:rsidRPr="00624B76" w:rsidTr="00DD4492">
        <w:tc>
          <w:tcPr>
            <w:tcW w:w="1725" w:type="pct"/>
            <w:gridSpan w:val="3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 xml:space="preserve">Чисельністьпрацівників, </w:t>
            </w:r>
            <w:r w:rsidRPr="00624B76">
              <w:rPr>
                <w:rStyle w:val="Italic"/>
                <w:iCs/>
                <w:lang w:val="uk-UA"/>
              </w:rPr>
              <w:t>осіб</w:t>
            </w:r>
            <w:r w:rsidRPr="00624B76">
              <w:rPr>
                <w:rStyle w:val="a"/>
                <w:lang w:val="uk-UA"/>
              </w:rPr>
              <w:footnoteReference w:id="1"/>
            </w:r>
          </w:p>
        </w:tc>
        <w:tc>
          <w:tcPr>
            <w:tcW w:w="291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6798C" w:rsidRPr="00624B76" w:rsidRDefault="0006798C" w:rsidP="00397588">
            <w:pPr>
              <w:pStyle w:val="ShiftCtrlAlt0"/>
              <w:rPr>
                <w:highlight w:val="yellow"/>
                <w:lang w:val="uk-UA"/>
              </w:rPr>
            </w:pPr>
            <w:r w:rsidRPr="00624B76">
              <w:rPr>
                <w:lang w:val="uk-UA"/>
              </w:rPr>
              <w:t>162,5</w:t>
            </w:r>
          </w:p>
        </w:tc>
        <w:tc>
          <w:tcPr>
            <w:tcW w:w="529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162,5</w:t>
            </w:r>
          </w:p>
        </w:tc>
        <w:tc>
          <w:tcPr>
            <w:tcW w:w="517" w:type="pct"/>
          </w:tcPr>
          <w:p w:rsidR="0006798C" w:rsidRPr="00624B76" w:rsidRDefault="0006798C" w:rsidP="00A523BB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162,5</w:t>
            </w:r>
          </w:p>
        </w:tc>
        <w:tc>
          <w:tcPr>
            <w:tcW w:w="48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162,5</w:t>
            </w:r>
          </w:p>
        </w:tc>
        <w:tc>
          <w:tcPr>
            <w:tcW w:w="440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162,5</w:t>
            </w:r>
          </w:p>
        </w:tc>
        <w:tc>
          <w:tcPr>
            <w:tcW w:w="436" w:type="pct"/>
          </w:tcPr>
          <w:p w:rsidR="0006798C" w:rsidRPr="00624B76" w:rsidRDefault="0006798C" w:rsidP="00397588">
            <w:pPr>
              <w:pStyle w:val="ShiftCtrlAlt0"/>
              <w:rPr>
                <w:lang w:val="uk-UA"/>
              </w:rPr>
            </w:pPr>
            <w:r w:rsidRPr="00624B76">
              <w:rPr>
                <w:lang w:val="uk-UA"/>
              </w:rPr>
              <w:t>162,5</w:t>
            </w:r>
          </w:p>
        </w:tc>
      </w:tr>
    </w:tbl>
    <w:p w:rsidR="0006798C" w:rsidRPr="00624B76" w:rsidRDefault="0006798C" w:rsidP="00516A01">
      <w:pPr>
        <w:pStyle w:val="ShiftAlt"/>
      </w:pPr>
    </w:p>
    <w:p w:rsidR="0006798C" w:rsidRPr="00624B76" w:rsidRDefault="0006798C" w:rsidP="00516A01">
      <w:pPr>
        <w:pStyle w:val="ShiftAlt"/>
      </w:pPr>
      <w:r w:rsidRPr="00624B76">
        <w:t>Головний лікар                                                          А. ДУБ</w:t>
      </w:r>
    </w:p>
    <w:p w:rsidR="0006798C" w:rsidRPr="00624B76" w:rsidRDefault="0006798C" w:rsidP="00516A01">
      <w:pPr>
        <w:pStyle w:val="ShiftAlt"/>
      </w:pPr>
    </w:p>
    <w:p w:rsidR="0006798C" w:rsidRPr="00624B76" w:rsidRDefault="0006798C" w:rsidP="00516A01">
      <w:pPr>
        <w:pStyle w:val="ShiftAlt"/>
      </w:pPr>
      <w:r w:rsidRPr="00624B76">
        <w:t>Головний бухгалтер</w:t>
      </w:r>
      <w:r w:rsidRPr="00624B76">
        <w:tab/>
        <w:t xml:space="preserve">                                         Т. БАКУТА</w:t>
      </w:r>
    </w:p>
    <w:p w:rsidR="0006798C" w:rsidRPr="00624B76" w:rsidRDefault="0006798C" w:rsidP="00516A01">
      <w:pPr>
        <w:pStyle w:val="ShiftAlt"/>
      </w:pPr>
      <w:r w:rsidRPr="00624B76">
        <w:t>М. П.</w:t>
      </w:r>
    </w:p>
    <w:p w:rsidR="0006798C" w:rsidRPr="00624B76" w:rsidRDefault="0006798C" w:rsidP="00516A01">
      <w:pPr>
        <w:pStyle w:val="ShiftAlt"/>
      </w:pPr>
    </w:p>
    <w:p w:rsidR="0006798C" w:rsidRPr="00624B76" w:rsidRDefault="0006798C" w:rsidP="00516A01">
      <w:pPr>
        <w:pStyle w:val="ShiftAlt"/>
      </w:pPr>
    </w:p>
    <w:p w:rsidR="0006798C" w:rsidRPr="00624B76" w:rsidRDefault="0006798C" w:rsidP="00516A01">
      <w:pPr>
        <w:pStyle w:val="ShiftAlt"/>
      </w:pPr>
    </w:p>
    <w:p w:rsidR="0006798C" w:rsidRPr="00624B76" w:rsidRDefault="0006798C"/>
    <w:sectPr w:rsidR="0006798C" w:rsidRPr="00624B76" w:rsidSect="00D32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98C" w:rsidRDefault="0006798C" w:rsidP="00516A01">
      <w:pPr>
        <w:spacing w:after="0" w:line="240" w:lineRule="auto"/>
      </w:pPr>
      <w:r>
        <w:separator/>
      </w:r>
    </w:p>
  </w:endnote>
  <w:endnote w:type="continuationSeparator" w:id="0">
    <w:p w:rsidR="0006798C" w:rsidRDefault="0006798C" w:rsidP="00516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98C" w:rsidRDefault="0006798C" w:rsidP="00516A01">
      <w:pPr>
        <w:spacing w:after="0" w:line="240" w:lineRule="auto"/>
      </w:pPr>
      <w:r>
        <w:separator/>
      </w:r>
    </w:p>
  </w:footnote>
  <w:footnote w:type="continuationSeparator" w:id="0">
    <w:p w:rsidR="0006798C" w:rsidRDefault="0006798C" w:rsidP="00516A01">
      <w:pPr>
        <w:spacing w:after="0" w:line="240" w:lineRule="auto"/>
      </w:pPr>
      <w:r>
        <w:continuationSeparator/>
      </w:r>
    </w:p>
  </w:footnote>
  <w:footnote w:id="1">
    <w:p w:rsidR="0006798C" w:rsidRDefault="0006798C" w:rsidP="00516A01">
      <w:pPr>
        <w:pStyle w:val="Ctrl"/>
      </w:pPr>
      <w:r>
        <w:rPr>
          <w:rStyle w:val="a"/>
        </w:rPr>
        <w:footnoteRef/>
      </w:r>
      <w:r>
        <w:t>Вимірювати у штатних одиницях.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6A01"/>
    <w:rsid w:val="0001220B"/>
    <w:rsid w:val="00020C04"/>
    <w:rsid w:val="00030673"/>
    <w:rsid w:val="000345C4"/>
    <w:rsid w:val="000402C6"/>
    <w:rsid w:val="0006798C"/>
    <w:rsid w:val="00090F6A"/>
    <w:rsid w:val="000E71F7"/>
    <w:rsid w:val="000F5E60"/>
    <w:rsid w:val="00106CDE"/>
    <w:rsid w:val="00125E96"/>
    <w:rsid w:val="0013419D"/>
    <w:rsid w:val="001442F6"/>
    <w:rsid w:val="001B4627"/>
    <w:rsid w:val="001E76AD"/>
    <w:rsid w:val="00242680"/>
    <w:rsid w:val="00263B7F"/>
    <w:rsid w:val="002A35EA"/>
    <w:rsid w:val="002F5058"/>
    <w:rsid w:val="00300943"/>
    <w:rsid w:val="003409FA"/>
    <w:rsid w:val="00370FED"/>
    <w:rsid w:val="0037725D"/>
    <w:rsid w:val="00385B2C"/>
    <w:rsid w:val="00397588"/>
    <w:rsid w:val="003D5863"/>
    <w:rsid w:val="003E356C"/>
    <w:rsid w:val="0040551F"/>
    <w:rsid w:val="0045448B"/>
    <w:rsid w:val="00455427"/>
    <w:rsid w:val="0046436A"/>
    <w:rsid w:val="00471878"/>
    <w:rsid w:val="00516A01"/>
    <w:rsid w:val="00517297"/>
    <w:rsid w:val="0052088D"/>
    <w:rsid w:val="00537F2E"/>
    <w:rsid w:val="00547FE3"/>
    <w:rsid w:val="00550C77"/>
    <w:rsid w:val="00553E70"/>
    <w:rsid w:val="005578CD"/>
    <w:rsid w:val="005A1186"/>
    <w:rsid w:val="005A463C"/>
    <w:rsid w:val="0061206E"/>
    <w:rsid w:val="00616281"/>
    <w:rsid w:val="00624B76"/>
    <w:rsid w:val="00626707"/>
    <w:rsid w:val="0064447F"/>
    <w:rsid w:val="006750FD"/>
    <w:rsid w:val="006D6B46"/>
    <w:rsid w:val="00710162"/>
    <w:rsid w:val="00733171"/>
    <w:rsid w:val="00761E08"/>
    <w:rsid w:val="00772B79"/>
    <w:rsid w:val="00793891"/>
    <w:rsid w:val="00793AA9"/>
    <w:rsid w:val="007C02EA"/>
    <w:rsid w:val="007F39FF"/>
    <w:rsid w:val="00834608"/>
    <w:rsid w:val="0084116B"/>
    <w:rsid w:val="00845825"/>
    <w:rsid w:val="0086167C"/>
    <w:rsid w:val="0086734B"/>
    <w:rsid w:val="008944BD"/>
    <w:rsid w:val="008C5D81"/>
    <w:rsid w:val="008C7CD6"/>
    <w:rsid w:val="008F1B28"/>
    <w:rsid w:val="009040B5"/>
    <w:rsid w:val="00931293"/>
    <w:rsid w:val="0094382C"/>
    <w:rsid w:val="0094654E"/>
    <w:rsid w:val="009618E2"/>
    <w:rsid w:val="00971304"/>
    <w:rsid w:val="00982D37"/>
    <w:rsid w:val="009E2471"/>
    <w:rsid w:val="00A1268B"/>
    <w:rsid w:val="00A22600"/>
    <w:rsid w:val="00A27517"/>
    <w:rsid w:val="00A523BB"/>
    <w:rsid w:val="00A610FE"/>
    <w:rsid w:val="00AB3CDB"/>
    <w:rsid w:val="00AC2007"/>
    <w:rsid w:val="00AC3B0E"/>
    <w:rsid w:val="00AD68CA"/>
    <w:rsid w:val="00AE1A2F"/>
    <w:rsid w:val="00AE705C"/>
    <w:rsid w:val="00B32919"/>
    <w:rsid w:val="00B64E57"/>
    <w:rsid w:val="00B74E0A"/>
    <w:rsid w:val="00B91C30"/>
    <w:rsid w:val="00BD037F"/>
    <w:rsid w:val="00BE3852"/>
    <w:rsid w:val="00C02A36"/>
    <w:rsid w:val="00C0633F"/>
    <w:rsid w:val="00C27656"/>
    <w:rsid w:val="00C521B3"/>
    <w:rsid w:val="00C6004F"/>
    <w:rsid w:val="00CA6D7E"/>
    <w:rsid w:val="00CA7CF7"/>
    <w:rsid w:val="00CC3262"/>
    <w:rsid w:val="00CD2F30"/>
    <w:rsid w:val="00CE3BEE"/>
    <w:rsid w:val="00D00252"/>
    <w:rsid w:val="00D3281B"/>
    <w:rsid w:val="00D66606"/>
    <w:rsid w:val="00DB6663"/>
    <w:rsid w:val="00DB763F"/>
    <w:rsid w:val="00DD4492"/>
    <w:rsid w:val="00DE2634"/>
    <w:rsid w:val="00DE52F8"/>
    <w:rsid w:val="00DF3B92"/>
    <w:rsid w:val="00E068B1"/>
    <w:rsid w:val="00E11AB5"/>
    <w:rsid w:val="00E4113A"/>
    <w:rsid w:val="00E46A54"/>
    <w:rsid w:val="00E90AB0"/>
    <w:rsid w:val="00EC4307"/>
    <w:rsid w:val="00EF4F52"/>
    <w:rsid w:val="00EF7724"/>
    <w:rsid w:val="00F13C77"/>
    <w:rsid w:val="00F1736D"/>
    <w:rsid w:val="00F17586"/>
    <w:rsid w:val="00F560A0"/>
    <w:rsid w:val="00F56F78"/>
    <w:rsid w:val="00F74AD7"/>
    <w:rsid w:val="00FC2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A01"/>
    <w:pPr>
      <w:spacing w:after="200" w:line="276" w:lineRule="auto"/>
    </w:pPr>
    <w:rPr>
      <w:rFonts w:eastAsia="SimSun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ShiftAlt">
    <w:name w:val="Додаток_заголовок 1 (Додаток___Shift+Alt)"/>
    <w:uiPriority w:val="99"/>
    <w:rsid w:val="00516A01"/>
    <w:pPr>
      <w:suppressAutoHyphens/>
      <w:autoSpaceDE w:val="0"/>
      <w:autoSpaceDN w:val="0"/>
      <w:adjustRightInd w:val="0"/>
      <w:spacing w:line="200" w:lineRule="atLeast"/>
      <w:jc w:val="right"/>
    </w:pPr>
    <w:rPr>
      <w:rFonts w:ascii="Times New Roman" w:hAnsi="Times New Roman" w:cs="Arno Pro"/>
      <w:i/>
      <w:iCs/>
      <w:color w:val="000000"/>
      <w:sz w:val="24"/>
      <w:szCs w:val="18"/>
      <w:lang w:eastAsia="en-US"/>
    </w:rPr>
  </w:style>
  <w:style w:type="paragraph" w:customStyle="1" w:styleId="2ShiftAlt">
    <w:name w:val="Додаток_заголовок 2 (Додаток___Shift+Alt)"/>
    <w:uiPriority w:val="99"/>
    <w:rsid w:val="00516A01"/>
    <w:pPr>
      <w:suppressAutoHyphens/>
      <w:autoSpaceDE w:val="0"/>
      <w:autoSpaceDN w:val="0"/>
      <w:adjustRightInd w:val="0"/>
      <w:spacing w:line="200" w:lineRule="atLeast"/>
      <w:jc w:val="right"/>
    </w:pPr>
    <w:rPr>
      <w:rFonts w:ascii="Times New Roman" w:hAnsi="Times New Roman" w:cs="Arno Pro"/>
      <w:b/>
      <w:bCs/>
      <w:i/>
      <w:iCs/>
      <w:color w:val="000000"/>
      <w:sz w:val="24"/>
      <w:szCs w:val="18"/>
      <w:lang w:eastAsia="en-US"/>
    </w:rPr>
  </w:style>
  <w:style w:type="paragraph" w:customStyle="1" w:styleId="ShiftAlt">
    <w:name w:val="Додаток_основной_текст (Додаток___Shift+Alt)"/>
    <w:uiPriority w:val="99"/>
    <w:rsid w:val="00516A01"/>
    <w:pPr>
      <w:autoSpaceDE w:val="0"/>
      <w:autoSpaceDN w:val="0"/>
      <w:adjustRightInd w:val="0"/>
      <w:spacing w:line="210" w:lineRule="atLeast"/>
      <w:ind w:firstLine="227"/>
      <w:jc w:val="both"/>
    </w:pPr>
    <w:rPr>
      <w:rFonts w:ascii="Times New Roman" w:hAnsi="Times New Roman" w:cs="Myriad Pro"/>
      <w:color w:val="000000"/>
      <w:sz w:val="24"/>
      <w:szCs w:val="18"/>
      <w:lang w:eastAsia="en-US"/>
    </w:rPr>
  </w:style>
  <w:style w:type="paragraph" w:customStyle="1" w:styleId="ShiftCtrlAlt">
    <w:name w:val="Таблица_заголовок (Таблица__Shift+Ctrl_Alt)"/>
    <w:uiPriority w:val="99"/>
    <w:rsid w:val="00516A01"/>
    <w:pPr>
      <w:suppressAutoHyphens/>
      <w:autoSpaceDE w:val="0"/>
      <w:autoSpaceDN w:val="0"/>
      <w:adjustRightInd w:val="0"/>
      <w:spacing w:after="85" w:line="234" w:lineRule="atLeast"/>
      <w:jc w:val="center"/>
    </w:pPr>
    <w:rPr>
      <w:rFonts w:ascii="Times New Roman" w:hAnsi="Times New Roman" w:cs="Arno Pro"/>
      <w:b/>
      <w:bCs/>
      <w:color w:val="000000"/>
      <w:sz w:val="24"/>
      <w:szCs w:val="24"/>
      <w:lang w:val="ru-RU" w:eastAsia="en-US"/>
    </w:rPr>
  </w:style>
  <w:style w:type="paragraph" w:customStyle="1" w:styleId="Ctrl">
    <w:name w:val="Статья_сноска (Статья ___Ctrl)"/>
    <w:uiPriority w:val="99"/>
    <w:rsid w:val="00516A01"/>
    <w:pPr>
      <w:tabs>
        <w:tab w:val="left" w:pos="140"/>
      </w:tabs>
      <w:autoSpaceDE w:val="0"/>
      <w:autoSpaceDN w:val="0"/>
      <w:adjustRightInd w:val="0"/>
      <w:spacing w:line="160" w:lineRule="atLeast"/>
      <w:jc w:val="both"/>
    </w:pPr>
    <w:rPr>
      <w:rFonts w:ascii="Times New Roman" w:hAnsi="Times New Roman" w:cs="Arno Pro"/>
      <w:color w:val="000000"/>
      <w:sz w:val="20"/>
      <w:szCs w:val="15"/>
      <w:lang w:eastAsia="en-US"/>
    </w:rPr>
  </w:style>
  <w:style w:type="paragraph" w:customStyle="1" w:styleId="ShiftCtrlAlt0">
    <w:name w:val="Таблица_основной_текст (Таблица__Shift+Ctrl_Alt)"/>
    <w:uiPriority w:val="99"/>
    <w:rsid w:val="00516A01"/>
    <w:pPr>
      <w:suppressAutoHyphens/>
      <w:autoSpaceDE w:val="0"/>
      <w:autoSpaceDN w:val="0"/>
      <w:adjustRightInd w:val="0"/>
      <w:spacing w:line="200" w:lineRule="atLeast"/>
    </w:pPr>
    <w:rPr>
      <w:rFonts w:ascii="Times New Roman" w:hAnsi="Times New Roman" w:cs="Myriad Pro"/>
      <w:color w:val="000000"/>
      <w:szCs w:val="18"/>
      <w:lang w:val="ru-RU" w:eastAsia="en-US"/>
    </w:rPr>
  </w:style>
  <w:style w:type="paragraph" w:customStyle="1" w:styleId="ShiftCtrlAlt1">
    <w:name w:val="Таблица_шапка (Таблица__Shift+Ctrl_Alt)"/>
    <w:basedOn w:val="ShiftCtrlAlt0"/>
    <w:uiPriority w:val="99"/>
    <w:rsid w:val="00516A01"/>
    <w:pPr>
      <w:spacing w:line="180" w:lineRule="atLeast"/>
      <w:jc w:val="center"/>
    </w:pPr>
    <w:rPr>
      <w:b/>
      <w:bCs/>
      <w:szCs w:val="16"/>
    </w:rPr>
  </w:style>
  <w:style w:type="character" w:customStyle="1" w:styleId="Bold">
    <w:name w:val="Bold"/>
    <w:uiPriority w:val="99"/>
    <w:rsid w:val="00516A01"/>
    <w:rPr>
      <w:rFonts w:ascii="Times New Roman" w:hAnsi="Times New Roman"/>
      <w:b/>
    </w:rPr>
  </w:style>
  <w:style w:type="character" w:customStyle="1" w:styleId="Italic">
    <w:name w:val="Italic"/>
    <w:uiPriority w:val="99"/>
    <w:rsid w:val="00516A01"/>
    <w:rPr>
      <w:rFonts w:ascii="Times New Roman" w:hAnsi="Times New Roman"/>
      <w:i/>
    </w:rPr>
  </w:style>
  <w:style w:type="character" w:customStyle="1" w:styleId="a">
    <w:name w:val="Верхній_індекс"/>
    <w:uiPriority w:val="99"/>
    <w:rsid w:val="00516A01"/>
    <w:rPr>
      <w:vertAlign w:val="superscript"/>
    </w:rPr>
  </w:style>
  <w:style w:type="table" w:customStyle="1" w:styleId="1">
    <w:name w:val="Стиль1"/>
    <w:uiPriority w:val="99"/>
    <w:rsid w:val="00516A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25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5E96"/>
    <w:rPr>
      <w:rFonts w:ascii="Segoe UI" w:eastAsia="SimSu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64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750</TotalTime>
  <Pages>2</Pages>
  <Words>2161</Words>
  <Characters>1232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osich</dc:creator>
  <cp:keywords/>
  <dc:description/>
  <cp:lastModifiedBy>admin</cp:lastModifiedBy>
  <cp:revision>65</cp:revision>
  <cp:lastPrinted>2019-12-20T11:46:00Z</cp:lastPrinted>
  <dcterms:created xsi:type="dcterms:W3CDTF">2018-12-28T12:51:00Z</dcterms:created>
  <dcterms:modified xsi:type="dcterms:W3CDTF">2019-12-20T11:49:00Z</dcterms:modified>
</cp:coreProperties>
</file>